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3014E" w14:textId="77777777"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14:paraId="1AA5FD5B" w14:textId="55CA158C" w:rsidR="00CD2CAC" w:rsidRPr="00CD2CAC" w:rsidRDefault="00CD2CAC" w:rsidP="00CD2CAC">
      <w:pPr>
        <w:spacing w:line="270" w:lineRule="exact"/>
        <w:rPr>
          <w:lang w:val="en-US"/>
        </w:rPr>
      </w:pPr>
      <w:r w:rsidRPr="00CD2CAC">
        <w:rPr>
          <w:lang w:val="en-US"/>
        </w:rPr>
        <w:t>1</w:t>
      </w:r>
      <w:r w:rsidRPr="00CD2CAC">
        <w:rPr>
          <w:lang w:val="en-US"/>
        </w:rPr>
        <w:tab/>
        <w:t xml:space="preserve">The provisions of Nos. </w:t>
      </w:r>
      <w:r w:rsidRPr="00357A6B">
        <w:rPr>
          <w:b/>
          <w:bCs/>
          <w:lang w:val="en-US"/>
        </w:rPr>
        <w:t>9.2B.1</w:t>
      </w:r>
      <w:r w:rsidRPr="00CD2CAC">
        <w:rPr>
          <w:lang w:val="en-US"/>
        </w:rPr>
        <w:t xml:space="preserve"> and </w:t>
      </w:r>
      <w:r w:rsidRPr="00357A6B">
        <w:rPr>
          <w:b/>
          <w:bCs/>
          <w:lang w:val="en-US"/>
        </w:rPr>
        <w:t>9.38.1</w:t>
      </w:r>
      <w:r w:rsidRPr="00CD2CAC">
        <w:rPr>
          <w:lang w:val="en-US"/>
        </w:rPr>
        <w:t xml:space="preserve"> of Article </w:t>
      </w:r>
      <w:r w:rsidRPr="00F5219C">
        <w:rPr>
          <w:b/>
          <w:bCs/>
          <w:lang w:val="en-US"/>
        </w:rPr>
        <w:t>9</w:t>
      </w:r>
      <w:r w:rsidRPr="00CD2CAC">
        <w:rPr>
          <w:lang w:val="en-US"/>
        </w:rPr>
        <w:t xml:space="preserve">, </w:t>
      </w:r>
      <w:r w:rsidRPr="00357A6B">
        <w:rPr>
          <w:b/>
          <w:bCs/>
          <w:lang w:val="en-US"/>
        </w:rPr>
        <w:t>A.11.6</w:t>
      </w:r>
      <w:r w:rsidRPr="00CD2CAC">
        <w:rPr>
          <w:lang w:val="en-US"/>
        </w:rPr>
        <w:t xml:space="preserve"> of Article </w:t>
      </w:r>
      <w:r w:rsidRPr="00F5219C">
        <w:rPr>
          <w:b/>
          <w:bCs/>
          <w:lang w:val="en-US"/>
        </w:rPr>
        <w:t>11</w:t>
      </w:r>
      <w:r w:rsidRPr="00CD2CAC">
        <w:rPr>
          <w:lang w:val="en-US"/>
        </w:rPr>
        <w:t>, footnotes 7 to § 4.1.5, 8 to § 4.1.15, 16 to § 4.2.8, 17 to § 4.2.19, 18 to the title of Article 5 of Appendix </w:t>
      </w:r>
      <w:r w:rsidRPr="00F5219C">
        <w:rPr>
          <w:b/>
          <w:bCs/>
          <w:lang w:val="en-US"/>
        </w:rPr>
        <w:t>30</w:t>
      </w:r>
      <w:r w:rsidRPr="00CD2CAC">
        <w:rPr>
          <w:lang w:val="en-US"/>
        </w:rPr>
        <w:t xml:space="preserve">, footnotes 9 to § 4.1.5, 10 to § 4.1.15, 19 to § 4.2.8, 20 to § 4.2.19, 22 to the title of Article 5 of Appendix </w:t>
      </w:r>
      <w:r w:rsidRPr="00F5219C">
        <w:rPr>
          <w:b/>
          <w:bCs/>
          <w:lang w:val="en-US"/>
        </w:rPr>
        <w:t>30A</w:t>
      </w:r>
      <w:r w:rsidRPr="00CD2CAC">
        <w:rPr>
          <w:lang w:val="en-US"/>
        </w:rPr>
        <w:t xml:space="preserve"> and footnote 1 to the title of Article 6, footnote 11 to the title of Article 8 of Appendix </w:t>
      </w:r>
      <w:r w:rsidRPr="00F5219C">
        <w:rPr>
          <w:b/>
          <w:bCs/>
          <w:lang w:val="en-US"/>
        </w:rPr>
        <w:t>30B</w:t>
      </w:r>
      <w:r w:rsidRPr="00CD2CAC">
        <w:rPr>
          <w:lang w:val="en-US"/>
        </w:rPr>
        <w:t>,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14:paraId="6CF554BD" w14:textId="77777777"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14:paraId="1AC0B7D8" w14:textId="77777777"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14:paraId="6E59A392" w14:textId="77777777"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14:paraId="7FE50A87" w14:textId="77777777" w:rsidR="00CD2CAC" w:rsidRDefault="00CD2CAC" w:rsidP="00CD2CAC">
      <w:pPr>
        <w:spacing w:line="270" w:lineRule="exact"/>
        <w:rPr>
          <w:rFonts w:eastAsia="SimSun"/>
          <w:lang w:eastAsia="zh-CN"/>
        </w:rPr>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14:paraId="3FF4B449" w14:textId="77777777" w:rsidR="005143F2" w:rsidRDefault="005143F2" w:rsidP="00CD2CAC">
      <w:pPr>
        <w:spacing w:line="270" w:lineRule="exact"/>
        <w:rPr>
          <w:rFonts w:eastAsia="SimSun"/>
          <w:lang w:eastAsia="zh-CN"/>
        </w:rPr>
      </w:pPr>
    </w:p>
    <w:p w14:paraId="2478CB59" w14:textId="0CA506DE" w:rsidR="005143F2" w:rsidRDefault="002E69C5" w:rsidP="002E69C5">
      <w:pPr>
        <w:spacing w:line="270" w:lineRule="exact"/>
        <w:jc w:val="center"/>
        <w:rPr>
          <w:rFonts w:eastAsia="SimSun"/>
          <w:lang w:eastAsia="zh-CN"/>
        </w:rPr>
      </w:pPr>
      <w:r>
        <w:rPr>
          <w:rFonts w:eastAsia="SimSun"/>
          <w:lang w:eastAsia="zh-CN"/>
        </w:rPr>
        <w:t>________________</w:t>
      </w:r>
    </w:p>
    <w:p w14:paraId="1B3F6A3D" w14:textId="77777777" w:rsidR="005143F2" w:rsidRDefault="005143F2" w:rsidP="00CD2CAC">
      <w:pPr>
        <w:spacing w:line="270" w:lineRule="exact"/>
      </w:pPr>
    </w:p>
    <w:p w14:paraId="10D1CBDD" w14:textId="53D980D2" w:rsidR="000F17AB" w:rsidRDefault="000F17AB" w:rsidP="005143F2"/>
    <w:p w14:paraId="303F228C" w14:textId="77777777" w:rsidR="005143F2" w:rsidRDefault="005143F2" w:rsidP="005143F2">
      <w:pPr>
        <w:sectPr w:rsidR="005143F2" w:rsidSect="005143F2">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04724EA1" w14:textId="77777777" w:rsidR="005143F2" w:rsidRDefault="005143F2" w:rsidP="005143F2"/>
    <w:sectPr w:rsidR="005143F2" w:rsidSect="005143F2">
      <w:headerReference w:type="even" r:id="rId14"/>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3FB1F" w14:textId="77777777" w:rsidR="004F681C" w:rsidRDefault="004F681C">
      <w:r>
        <w:separator/>
      </w:r>
    </w:p>
  </w:endnote>
  <w:endnote w:type="continuationSeparator" w:id="0">
    <w:p w14:paraId="6F1F6DD7" w14:textId="77777777" w:rsidR="004F681C" w:rsidRDefault="004F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782B" w14:textId="77777777" w:rsidR="005143F2" w:rsidRDefault="00514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DD82" w14:textId="77777777" w:rsidR="005143F2" w:rsidRDefault="005143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37AB" w14:textId="77777777" w:rsidR="00AC797B" w:rsidRDefault="00AC7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CD1A8" w14:textId="77777777" w:rsidR="004F681C" w:rsidRDefault="004F681C">
      <w:r>
        <w:rPr>
          <w:b/>
        </w:rPr>
        <w:t>_______________</w:t>
      </w:r>
    </w:p>
  </w:footnote>
  <w:footnote w:type="continuationSeparator" w:id="0">
    <w:p w14:paraId="78BF2CA9" w14:textId="77777777" w:rsidR="004F681C" w:rsidRDefault="004F6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95B1" w14:textId="77777777" w:rsidR="00AC797B" w:rsidRDefault="00AC79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143F2" w14:paraId="766C35E3" w14:textId="77777777" w:rsidTr="00FB48B2">
      <w:trPr>
        <w:cantSplit/>
        <w:jc w:val="right"/>
      </w:trPr>
      <w:tc>
        <w:tcPr>
          <w:tcW w:w="1701" w:type="dxa"/>
          <w:tcBorders>
            <w:top w:val="single" w:sz="6" w:space="0" w:color="auto"/>
            <w:left w:val="single" w:sz="6" w:space="0" w:color="auto"/>
            <w:bottom w:val="single" w:sz="6" w:space="0" w:color="auto"/>
            <w:right w:val="single" w:sz="6" w:space="0" w:color="auto"/>
          </w:tcBorders>
        </w:tcPr>
        <w:p w14:paraId="55D2773E" w14:textId="77777777" w:rsidR="005143F2" w:rsidRDefault="005143F2" w:rsidP="005143F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6356164" w14:textId="6DA4CB3C" w:rsidR="005143F2" w:rsidRDefault="005143F2" w:rsidP="005143F2">
          <w:pPr>
            <w:pStyle w:val="HeaderRegProc"/>
            <w:rPr>
              <w:lang w:val="en-US"/>
            </w:rPr>
          </w:pPr>
          <w:r>
            <w:rPr>
              <w:lang w:val="en-US"/>
            </w:rPr>
            <w:t>Late payment</w:t>
          </w:r>
        </w:p>
      </w:tc>
      <w:tc>
        <w:tcPr>
          <w:tcW w:w="1701" w:type="dxa"/>
          <w:tcBorders>
            <w:top w:val="single" w:sz="6" w:space="0" w:color="auto"/>
            <w:left w:val="single" w:sz="6" w:space="0" w:color="auto"/>
            <w:bottom w:val="single" w:sz="6" w:space="0" w:color="auto"/>
            <w:right w:val="single" w:sz="6" w:space="0" w:color="auto"/>
          </w:tcBorders>
        </w:tcPr>
        <w:p w14:paraId="48E5E0F7" w14:textId="77777777" w:rsidR="005143F2" w:rsidRDefault="005143F2" w:rsidP="005143F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F440F1" w14:textId="664C10DB" w:rsidR="005143F2" w:rsidRDefault="005143F2" w:rsidP="005143F2">
          <w:pPr>
            <w:pStyle w:val="HeaderRegProc"/>
            <w:rPr>
              <w:lang w:val="fr-CH"/>
            </w:rPr>
          </w:pPr>
          <w:r>
            <w:rPr>
              <w:lang w:val="fr-CH"/>
            </w:rPr>
            <w:t>rev.-</w:t>
          </w:r>
        </w:p>
      </w:tc>
    </w:tr>
  </w:tbl>
  <w:p w14:paraId="42D08D88" w14:textId="77777777" w:rsidR="005143F2" w:rsidRDefault="00514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0FC2" w14:textId="77777777" w:rsidR="00AC797B" w:rsidRDefault="00AC79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968" w14:textId="77777777" w:rsidR="005143F2" w:rsidRDefault="005143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49287821">
    <w:abstractNumId w:val="0"/>
  </w:num>
  <w:num w:numId="2" w16cid:durableId="293021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08"/>
    <w:rsid w:val="00001A29"/>
    <w:rsid w:val="0000218F"/>
    <w:rsid w:val="00004852"/>
    <w:rsid w:val="000110D1"/>
    <w:rsid w:val="00014ACB"/>
    <w:rsid w:val="0001745C"/>
    <w:rsid w:val="0002454B"/>
    <w:rsid w:val="000252F7"/>
    <w:rsid w:val="00025809"/>
    <w:rsid w:val="00033B7A"/>
    <w:rsid w:val="00036AE2"/>
    <w:rsid w:val="00037842"/>
    <w:rsid w:val="000419EE"/>
    <w:rsid w:val="00042402"/>
    <w:rsid w:val="000436EB"/>
    <w:rsid w:val="00046E66"/>
    <w:rsid w:val="00057D22"/>
    <w:rsid w:val="0006466F"/>
    <w:rsid w:val="00066F29"/>
    <w:rsid w:val="00070C2D"/>
    <w:rsid w:val="00074CCE"/>
    <w:rsid w:val="0007569B"/>
    <w:rsid w:val="0008010A"/>
    <w:rsid w:val="00081094"/>
    <w:rsid w:val="000814A1"/>
    <w:rsid w:val="000A5459"/>
    <w:rsid w:val="000B6627"/>
    <w:rsid w:val="000D0337"/>
    <w:rsid w:val="000D7BEA"/>
    <w:rsid w:val="000E4A45"/>
    <w:rsid w:val="000E6A7A"/>
    <w:rsid w:val="000E79FA"/>
    <w:rsid w:val="000F0017"/>
    <w:rsid w:val="000F11B7"/>
    <w:rsid w:val="000F17AB"/>
    <w:rsid w:val="000F54A4"/>
    <w:rsid w:val="00103452"/>
    <w:rsid w:val="00105059"/>
    <w:rsid w:val="00107A87"/>
    <w:rsid w:val="0011007E"/>
    <w:rsid w:val="00111320"/>
    <w:rsid w:val="00121A38"/>
    <w:rsid w:val="00122EE9"/>
    <w:rsid w:val="0012445E"/>
    <w:rsid w:val="00127B6A"/>
    <w:rsid w:val="00131C7E"/>
    <w:rsid w:val="0013355B"/>
    <w:rsid w:val="001359B5"/>
    <w:rsid w:val="00143BB3"/>
    <w:rsid w:val="00151DF2"/>
    <w:rsid w:val="00155A7F"/>
    <w:rsid w:val="00160849"/>
    <w:rsid w:val="00164CD0"/>
    <w:rsid w:val="00165F61"/>
    <w:rsid w:val="001732E1"/>
    <w:rsid w:val="0017378C"/>
    <w:rsid w:val="001844BB"/>
    <w:rsid w:val="001847B8"/>
    <w:rsid w:val="001864D2"/>
    <w:rsid w:val="001873E5"/>
    <w:rsid w:val="00190544"/>
    <w:rsid w:val="0019142D"/>
    <w:rsid w:val="00192F06"/>
    <w:rsid w:val="00195B4E"/>
    <w:rsid w:val="00197AB3"/>
    <w:rsid w:val="001B097C"/>
    <w:rsid w:val="001B129B"/>
    <w:rsid w:val="001B2DD7"/>
    <w:rsid w:val="001B4604"/>
    <w:rsid w:val="001B5D36"/>
    <w:rsid w:val="001C0489"/>
    <w:rsid w:val="001C4217"/>
    <w:rsid w:val="001D249D"/>
    <w:rsid w:val="001D63DB"/>
    <w:rsid w:val="001E1BE2"/>
    <w:rsid w:val="001E3E5E"/>
    <w:rsid w:val="001F5A61"/>
    <w:rsid w:val="001F6E0A"/>
    <w:rsid w:val="002025FC"/>
    <w:rsid w:val="00206ED9"/>
    <w:rsid w:val="00211731"/>
    <w:rsid w:val="002138E7"/>
    <w:rsid w:val="00217A63"/>
    <w:rsid w:val="00217D57"/>
    <w:rsid w:val="0022616B"/>
    <w:rsid w:val="00230B0C"/>
    <w:rsid w:val="00231747"/>
    <w:rsid w:val="00240D7C"/>
    <w:rsid w:val="00243191"/>
    <w:rsid w:val="00251170"/>
    <w:rsid w:val="00260183"/>
    <w:rsid w:val="00260261"/>
    <w:rsid w:val="00262251"/>
    <w:rsid w:val="00262767"/>
    <w:rsid w:val="002715A0"/>
    <w:rsid w:val="00273E6C"/>
    <w:rsid w:val="0027743D"/>
    <w:rsid w:val="00277A53"/>
    <w:rsid w:val="002915C3"/>
    <w:rsid w:val="00294B0E"/>
    <w:rsid w:val="002950AC"/>
    <w:rsid w:val="0029605D"/>
    <w:rsid w:val="002973EC"/>
    <w:rsid w:val="002A63DD"/>
    <w:rsid w:val="002B0285"/>
    <w:rsid w:val="002B6EFA"/>
    <w:rsid w:val="002C162A"/>
    <w:rsid w:val="002D0380"/>
    <w:rsid w:val="002D2A28"/>
    <w:rsid w:val="002E69C5"/>
    <w:rsid w:val="002F2B55"/>
    <w:rsid w:val="002F4344"/>
    <w:rsid w:val="002F6FCF"/>
    <w:rsid w:val="002F7249"/>
    <w:rsid w:val="0030289F"/>
    <w:rsid w:val="00302B74"/>
    <w:rsid w:val="00306C8F"/>
    <w:rsid w:val="00306E56"/>
    <w:rsid w:val="00310CA1"/>
    <w:rsid w:val="003143D5"/>
    <w:rsid w:val="00321EF2"/>
    <w:rsid w:val="00324390"/>
    <w:rsid w:val="003247EB"/>
    <w:rsid w:val="00325D07"/>
    <w:rsid w:val="003271CB"/>
    <w:rsid w:val="00331ABE"/>
    <w:rsid w:val="003323D0"/>
    <w:rsid w:val="003339E2"/>
    <w:rsid w:val="00333D2C"/>
    <w:rsid w:val="0033560F"/>
    <w:rsid w:val="00341DC1"/>
    <w:rsid w:val="003425AF"/>
    <w:rsid w:val="00343A57"/>
    <w:rsid w:val="0034547A"/>
    <w:rsid w:val="003507B1"/>
    <w:rsid w:val="00357A6B"/>
    <w:rsid w:val="003613D8"/>
    <w:rsid w:val="00366723"/>
    <w:rsid w:val="003720D8"/>
    <w:rsid w:val="003742E1"/>
    <w:rsid w:val="0038143D"/>
    <w:rsid w:val="003826DD"/>
    <w:rsid w:val="003A39A7"/>
    <w:rsid w:val="003B350E"/>
    <w:rsid w:val="003C63B7"/>
    <w:rsid w:val="003D25A8"/>
    <w:rsid w:val="003D6283"/>
    <w:rsid w:val="003D6A20"/>
    <w:rsid w:val="003E07F0"/>
    <w:rsid w:val="003E7AB9"/>
    <w:rsid w:val="003F3827"/>
    <w:rsid w:val="003F3AEF"/>
    <w:rsid w:val="003F7EAB"/>
    <w:rsid w:val="00414078"/>
    <w:rsid w:val="00414EEB"/>
    <w:rsid w:val="00416431"/>
    <w:rsid w:val="004221C7"/>
    <w:rsid w:val="00422C91"/>
    <w:rsid w:val="00424D23"/>
    <w:rsid w:val="00426569"/>
    <w:rsid w:val="00430EB8"/>
    <w:rsid w:val="00431A23"/>
    <w:rsid w:val="00431C3B"/>
    <w:rsid w:val="004328FD"/>
    <w:rsid w:val="00433724"/>
    <w:rsid w:val="00434B8B"/>
    <w:rsid w:val="0043708F"/>
    <w:rsid w:val="004373DC"/>
    <w:rsid w:val="00440BDF"/>
    <w:rsid w:val="00444405"/>
    <w:rsid w:val="0044469A"/>
    <w:rsid w:val="004531C5"/>
    <w:rsid w:val="004547D9"/>
    <w:rsid w:val="00456239"/>
    <w:rsid w:val="00473A83"/>
    <w:rsid w:val="00476838"/>
    <w:rsid w:val="004813C7"/>
    <w:rsid w:val="004862C5"/>
    <w:rsid w:val="00492F8D"/>
    <w:rsid w:val="004A6895"/>
    <w:rsid w:val="004B07E5"/>
    <w:rsid w:val="004B0B14"/>
    <w:rsid w:val="004B1221"/>
    <w:rsid w:val="004B6D10"/>
    <w:rsid w:val="004C058D"/>
    <w:rsid w:val="004C3BB3"/>
    <w:rsid w:val="004C6CC0"/>
    <w:rsid w:val="004D1E9B"/>
    <w:rsid w:val="004D25CC"/>
    <w:rsid w:val="004E6141"/>
    <w:rsid w:val="004F23DE"/>
    <w:rsid w:val="004F41A7"/>
    <w:rsid w:val="004F5272"/>
    <w:rsid w:val="004F681C"/>
    <w:rsid w:val="0050227D"/>
    <w:rsid w:val="00503A2B"/>
    <w:rsid w:val="005143F2"/>
    <w:rsid w:val="00517344"/>
    <w:rsid w:val="005203A9"/>
    <w:rsid w:val="005267BF"/>
    <w:rsid w:val="00526F3D"/>
    <w:rsid w:val="0052758F"/>
    <w:rsid w:val="00527FEC"/>
    <w:rsid w:val="00537BE4"/>
    <w:rsid w:val="005419AE"/>
    <w:rsid w:val="005467C6"/>
    <w:rsid w:val="0056173B"/>
    <w:rsid w:val="00561FCC"/>
    <w:rsid w:val="0056238E"/>
    <w:rsid w:val="005652A3"/>
    <w:rsid w:val="00583975"/>
    <w:rsid w:val="00583F10"/>
    <w:rsid w:val="0058784A"/>
    <w:rsid w:val="005A09AC"/>
    <w:rsid w:val="005A574B"/>
    <w:rsid w:val="005B0F03"/>
    <w:rsid w:val="005B7282"/>
    <w:rsid w:val="005B7C96"/>
    <w:rsid w:val="005C1190"/>
    <w:rsid w:val="005C2915"/>
    <w:rsid w:val="005C72C2"/>
    <w:rsid w:val="005D2320"/>
    <w:rsid w:val="005D5A96"/>
    <w:rsid w:val="005E1100"/>
    <w:rsid w:val="005E1C0C"/>
    <w:rsid w:val="005E21AC"/>
    <w:rsid w:val="005E324E"/>
    <w:rsid w:val="005E3F9D"/>
    <w:rsid w:val="005F2F6A"/>
    <w:rsid w:val="005F3C80"/>
    <w:rsid w:val="005F4FC2"/>
    <w:rsid w:val="005F67D8"/>
    <w:rsid w:val="005F69B4"/>
    <w:rsid w:val="00601138"/>
    <w:rsid w:val="006012D2"/>
    <w:rsid w:val="00601AD6"/>
    <w:rsid w:val="00604D22"/>
    <w:rsid w:val="00605F4E"/>
    <w:rsid w:val="00607E45"/>
    <w:rsid w:val="00610180"/>
    <w:rsid w:val="006113D3"/>
    <w:rsid w:val="00615585"/>
    <w:rsid w:val="00616ECC"/>
    <w:rsid w:val="00620459"/>
    <w:rsid w:val="0062531E"/>
    <w:rsid w:val="00626270"/>
    <w:rsid w:val="00631ABF"/>
    <w:rsid w:val="00641B4D"/>
    <w:rsid w:val="00643847"/>
    <w:rsid w:val="00646306"/>
    <w:rsid w:val="006525FB"/>
    <w:rsid w:val="006544DC"/>
    <w:rsid w:val="00654B35"/>
    <w:rsid w:val="00655C14"/>
    <w:rsid w:val="006600D9"/>
    <w:rsid w:val="00661584"/>
    <w:rsid w:val="00662C01"/>
    <w:rsid w:val="00664D78"/>
    <w:rsid w:val="00671FC3"/>
    <w:rsid w:val="0067631D"/>
    <w:rsid w:val="00683A27"/>
    <w:rsid w:val="006927F0"/>
    <w:rsid w:val="00693463"/>
    <w:rsid w:val="00695745"/>
    <w:rsid w:val="006974F9"/>
    <w:rsid w:val="006A0B7A"/>
    <w:rsid w:val="006A193E"/>
    <w:rsid w:val="006A7230"/>
    <w:rsid w:val="006A79E6"/>
    <w:rsid w:val="006A7E23"/>
    <w:rsid w:val="006B1575"/>
    <w:rsid w:val="006B2062"/>
    <w:rsid w:val="006C0A17"/>
    <w:rsid w:val="006C253A"/>
    <w:rsid w:val="006C6D1E"/>
    <w:rsid w:val="006D1A0E"/>
    <w:rsid w:val="006D1AC7"/>
    <w:rsid w:val="006E710F"/>
    <w:rsid w:val="006F6770"/>
    <w:rsid w:val="00700059"/>
    <w:rsid w:val="0070031C"/>
    <w:rsid w:val="007009F6"/>
    <w:rsid w:val="00703775"/>
    <w:rsid w:val="00703DA4"/>
    <w:rsid w:val="007131BC"/>
    <w:rsid w:val="0071681F"/>
    <w:rsid w:val="007240C7"/>
    <w:rsid w:val="00724B16"/>
    <w:rsid w:val="00733758"/>
    <w:rsid w:val="0073478A"/>
    <w:rsid w:val="007449FE"/>
    <w:rsid w:val="0074627B"/>
    <w:rsid w:val="007465DD"/>
    <w:rsid w:val="00755E23"/>
    <w:rsid w:val="00760D5B"/>
    <w:rsid w:val="0076363E"/>
    <w:rsid w:val="00771A24"/>
    <w:rsid w:val="00772A17"/>
    <w:rsid w:val="00774174"/>
    <w:rsid w:val="00780F9A"/>
    <w:rsid w:val="00784C6C"/>
    <w:rsid w:val="00785873"/>
    <w:rsid w:val="0079536B"/>
    <w:rsid w:val="00796658"/>
    <w:rsid w:val="007A280E"/>
    <w:rsid w:val="007A425C"/>
    <w:rsid w:val="007B089E"/>
    <w:rsid w:val="007B3FEE"/>
    <w:rsid w:val="007B59B2"/>
    <w:rsid w:val="007B7F24"/>
    <w:rsid w:val="007C4A4C"/>
    <w:rsid w:val="007D0BB3"/>
    <w:rsid w:val="007E1256"/>
    <w:rsid w:val="007E5595"/>
    <w:rsid w:val="007F07EA"/>
    <w:rsid w:val="007F119D"/>
    <w:rsid w:val="00802868"/>
    <w:rsid w:val="0080388B"/>
    <w:rsid w:val="00805789"/>
    <w:rsid w:val="00814ABC"/>
    <w:rsid w:val="008155B1"/>
    <w:rsid w:val="00825C00"/>
    <w:rsid w:val="008273EF"/>
    <w:rsid w:val="00834E3A"/>
    <w:rsid w:val="008355EC"/>
    <w:rsid w:val="00837049"/>
    <w:rsid w:val="00844220"/>
    <w:rsid w:val="0084539A"/>
    <w:rsid w:val="00854FE9"/>
    <w:rsid w:val="008564B6"/>
    <w:rsid w:val="00857537"/>
    <w:rsid w:val="0086064C"/>
    <w:rsid w:val="0086079F"/>
    <w:rsid w:val="00863D03"/>
    <w:rsid w:val="00873807"/>
    <w:rsid w:val="0088607C"/>
    <w:rsid w:val="00886752"/>
    <w:rsid w:val="00886F39"/>
    <w:rsid w:val="0089085E"/>
    <w:rsid w:val="00891DE0"/>
    <w:rsid w:val="00897FB0"/>
    <w:rsid w:val="008A0220"/>
    <w:rsid w:val="008A13C3"/>
    <w:rsid w:val="008A1840"/>
    <w:rsid w:val="008A3BE3"/>
    <w:rsid w:val="008B2F34"/>
    <w:rsid w:val="008C28E1"/>
    <w:rsid w:val="008D15AD"/>
    <w:rsid w:val="008D2740"/>
    <w:rsid w:val="008D40E7"/>
    <w:rsid w:val="008E044B"/>
    <w:rsid w:val="008E143F"/>
    <w:rsid w:val="008E7672"/>
    <w:rsid w:val="008F04AB"/>
    <w:rsid w:val="008F1C5C"/>
    <w:rsid w:val="008F4B5C"/>
    <w:rsid w:val="008F5935"/>
    <w:rsid w:val="008F647E"/>
    <w:rsid w:val="00901B27"/>
    <w:rsid w:val="00904756"/>
    <w:rsid w:val="00916C6A"/>
    <w:rsid w:val="0092289D"/>
    <w:rsid w:val="009314A3"/>
    <w:rsid w:val="0093345F"/>
    <w:rsid w:val="00934196"/>
    <w:rsid w:val="00936DB0"/>
    <w:rsid w:val="00940514"/>
    <w:rsid w:val="00944915"/>
    <w:rsid w:val="009463F3"/>
    <w:rsid w:val="00951416"/>
    <w:rsid w:val="009613E2"/>
    <w:rsid w:val="00963257"/>
    <w:rsid w:val="0096370C"/>
    <w:rsid w:val="0096601C"/>
    <w:rsid w:val="00982209"/>
    <w:rsid w:val="00983B13"/>
    <w:rsid w:val="00984B84"/>
    <w:rsid w:val="00985269"/>
    <w:rsid w:val="00985541"/>
    <w:rsid w:val="0099267C"/>
    <w:rsid w:val="00993047"/>
    <w:rsid w:val="00996B7B"/>
    <w:rsid w:val="00997A20"/>
    <w:rsid w:val="00997B27"/>
    <w:rsid w:val="009A5213"/>
    <w:rsid w:val="009A763F"/>
    <w:rsid w:val="009B1CA1"/>
    <w:rsid w:val="009B5536"/>
    <w:rsid w:val="009B7E90"/>
    <w:rsid w:val="009C012B"/>
    <w:rsid w:val="009C1CA9"/>
    <w:rsid w:val="009C3500"/>
    <w:rsid w:val="009C7411"/>
    <w:rsid w:val="009D0D62"/>
    <w:rsid w:val="009E09D4"/>
    <w:rsid w:val="009E12DD"/>
    <w:rsid w:val="009F5B4C"/>
    <w:rsid w:val="00A00E2F"/>
    <w:rsid w:val="00A047D4"/>
    <w:rsid w:val="00A05438"/>
    <w:rsid w:val="00A07BFC"/>
    <w:rsid w:val="00A1786A"/>
    <w:rsid w:val="00A26A46"/>
    <w:rsid w:val="00A4116C"/>
    <w:rsid w:val="00A4556A"/>
    <w:rsid w:val="00A45E8F"/>
    <w:rsid w:val="00A5482E"/>
    <w:rsid w:val="00A575E1"/>
    <w:rsid w:val="00A6423C"/>
    <w:rsid w:val="00A64A56"/>
    <w:rsid w:val="00A70933"/>
    <w:rsid w:val="00A77DBF"/>
    <w:rsid w:val="00A80AAE"/>
    <w:rsid w:val="00A82868"/>
    <w:rsid w:val="00A8484A"/>
    <w:rsid w:val="00A84FC3"/>
    <w:rsid w:val="00A96748"/>
    <w:rsid w:val="00A96E8C"/>
    <w:rsid w:val="00AA3D45"/>
    <w:rsid w:val="00AA6D28"/>
    <w:rsid w:val="00AB210C"/>
    <w:rsid w:val="00AB2956"/>
    <w:rsid w:val="00AB637C"/>
    <w:rsid w:val="00AC462D"/>
    <w:rsid w:val="00AC797B"/>
    <w:rsid w:val="00AE3378"/>
    <w:rsid w:val="00AE3603"/>
    <w:rsid w:val="00AE3A78"/>
    <w:rsid w:val="00AF010C"/>
    <w:rsid w:val="00AF796D"/>
    <w:rsid w:val="00B016D9"/>
    <w:rsid w:val="00B04555"/>
    <w:rsid w:val="00B10683"/>
    <w:rsid w:val="00B12F3F"/>
    <w:rsid w:val="00B162FD"/>
    <w:rsid w:val="00B16F78"/>
    <w:rsid w:val="00B177EC"/>
    <w:rsid w:val="00B20A79"/>
    <w:rsid w:val="00B20B36"/>
    <w:rsid w:val="00B21947"/>
    <w:rsid w:val="00B21F6D"/>
    <w:rsid w:val="00B2537A"/>
    <w:rsid w:val="00B25F3D"/>
    <w:rsid w:val="00B34899"/>
    <w:rsid w:val="00B36E85"/>
    <w:rsid w:val="00B41F1D"/>
    <w:rsid w:val="00B47982"/>
    <w:rsid w:val="00B543EF"/>
    <w:rsid w:val="00B570AD"/>
    <w:rsid w:val="00B64A9A"/>
    <w:rsid w:val="00B765C1"/>
    <w:rsid w:val="00B7784E"/>
    <w:rsid w:val="00B923CB"/>
    <w:rsid w:val="00B94BC0"/>
    <w:rsid w:val="00BA189E"/>
    <w:rsid w:val="00BA5393"/>
    <w:rsid w:val="00BB7E01"/>
    <w:rsid w:val="00BC1F98"/>
    <w:rsid w:val="00BC7BC5"/>
    <w:rsid w:val="00BC7E8C"/>
    <w:rsid w:val="00BD2F23"/>
    <w:rsid w:val="00BD4AB7"/>
    <w:rsid w:val="00BE02D8"/>
    <w:rsid w:val="00BE0954"/>
    <w:rsid w:val="00BF22FD"/>
    <w:rsid w:val="00BF4038"/>
    <w:rsid w:val="00BF72F8"/>
    <w:rsid w:val="00C01757"/>
    <w:rsid w:val="00C03565"/>
    <w:rsid w:val="00C0787B"/>
    <w:rsid w:val="00C10712"/>
    <w:rsid w:val="00C12CA0"/>
    <w:rsid w:val="00C13315"/>
    <w:rsid w:val="00C24091"/>
    <w:rsid w:val="00C30F44"/>
    <w:rsid w:val="00C32E2A"/>
    <w:rsid w:val="00C33EB0"/>
    <w:rsid w:val="00C42946"/>
    <w:rsid w:val="00C46654"/>
    <w:rsid w:val="00C5614B"/>
    <w:rsid w:val="00C857CE"/>
    <w:rsid w:val="00C94105"/>
    <w:rsid w:val="00C94F6F"/>
    <w:rsid w:val="00C95675"/>
    <w:rsid w:val="00CA0708"/>
    <w:rsid w:val="00CA4C14"/>
    <w:rsid w:val="00CA5EE5"/>
    <w:rsid w:val="00CB0300"/>
    <w:rsid w:val="00CB1213"/>
    <w:rsid w:val="00CB2846"/>
    <w:rsid w:val="00CB29E6"/>
    <w:rsid w:val="00CB3E24"/>
    <w:rsid w:val="00CD1E1B"/>
    <w:rsid w:val="00CD266F"/>
    <w:rsid w:val="00CD287B"/>
    <w:rsid w:val="00CD2B10"/>
    <w:rsid w:val="00CD2CAC"/>
    <w:rsid w:val="00CD587A"/>
    <w:rsid w:val="00CD6EDD"/>
    <w:rsid w:val="00CE183B"/>
    <w:rsid w:val="00CE2188"/>
    <w:rsid w:val="00CE29A9"/>
    <w:rsid w:val="00CE7069"/>
    <w:rsid w:val="00CF12E5"/>
    <w:rsid w:val="00CF1E29"/>
    <w:rsid w:val="00CF241C"/>
    <w:rsid w:val="00CF2A61"/>
    <w:rsid w:val="00CF6C23"/>
    <w:rsid w:val="00CF7259"/>
    <w:rsid w:val="00D02666"/>
    <w:rsid w:val="00D04D29"/>
    <w:rsid w:val="00D12500"/>
    <w:rsid w:val="00D128B8"/>
    <w:rsid w:val="00D159A0"/>
    <w:rsid w:val="00D25C08"/>
    <w:rsid w:val="00D41241"/>
    <w:rsid w:val="00D45942"/>
    <w:rsid w:val="00D57082"/>
    <w:rsid w:val="00D62735"/>
    <w:rsid w:val="00D6511C"/>
    <w:rsid w:val="00D657AF"/>
    <w:rsid w:val="00D70568"/>
    <w:rsid w:val="00D736DF"/>
    <w:rsid w:val="00D73CFF"/>
    <w:rsid w:val="00D7466E"/>
    <w:rsid w:val="00D83452"/>
    <w:rsid w:val="00D86E56"/>
    <w:rsid w:val="00D97807"/>
    <w:rsid w:val="00DA0338"/>
    <w:rsid w:val="00DA3873"/>
    <w:rsid w:val="00DA78EB"/>
    <w:rsid w:val="00DA7D01"/>
    <w:rsid w:val="00DB067B"/>
    <w:rsid w:val="00DB3AF4"/>
    <w:rsid w:val="00DB4D62"/>
    <w:rsid w:val="00DB71EA"/>
    <w:rsid w:val="00DC13AE"/>
    <w:rsid w:val="00DC3206"/>
    <w:rsid w:val="00DD13F5"/>
    <w:rsid w:val="00DD2F46"/>
    <w:rsid w:val="00DD6C16"/>
    <w:rsid w:val="00DD7207"/>
    <w:rsid w:val="00DE71D3"/>
    <w:rsid w:val="00DE7A2F"/>
    <w:rsid w:val="00DF2606"/>
    <w:rsid w:val="00DF40EE"/>
    <w:rsid w:val="00DF7688"/>
    <w:rsid w:val="00E11054"/>
    <w:rsid w:val="00E124FF"/>
    <w:rsid w:val="00E16F33"/>
    <w:rsid w:val="00E171D1"/>
    <w:rsid w:val="00E26378"/>
    <w:rsid w:val="00E3148D"/>
    <w:rsid w:val="00E32BF6"/>
    <w:rsid w:val="00E33992"/>
    <w:rsid w:val="00E34D4D"/>
    <w:rsid w:val="00E37342"/>
    <w:rsid w:val="00E40636"/>
    <w:rsid w:val="00E441D7"/>
    <w:rsid w:val="00E4474B"/>
    <w:rsid w:val="00E51D90"/>
    <w:rsid w:val="00E542EC"/>
    <w:rsid w:val="00E54333"/>
    <w:rsid w:val="00E622C9"/>
    <w:rsid w:val="00E63BE7"/>
    <w:rsid w:val="00E64BE7"/>
    <w:rsid w:val="00E670D9"/>
    <w:rsid w:val="00E67589"/>
    <w:rsid w:val="00E70951"/>
    <w:rsid w:val="00E77155"/>
    <w:rsid w:val="00E7799B"/>
    <w:rsid w:val="00E82E04"/>
    <w:rsid w:val="00E84018"/>
    <w:rsid w:val="00E85243"/>
    <w:rsid w:val="00E85B39"/>
    <w:rsid w:val="00EA041A"/>
    <w:rsid w:val="00EA2C36"/>
    <w:rsid w:val="00EA74D4"/>
    <w:rsid w:val="00EB02FA"/>
    <w:rsid w:val="00EB3665"/>
    <w:rsid w:val="00EB7868"/>
    <w:rsid w:val="00EC083E"/>
    <w:rsid w:val="00EC0955"/>
    <w:rsid w:val="00EC1BED"/>
    <w:rsid w:val="00EC2003"/>
    <w:rsid w:val="00EC2490"/>
    <w:rsid w:val="00EC312E"/>
    <w:rsid w:val="00EC476D"/>
    <w:rsid w:val="00ED4A25"/>
    <w:rsid w:val="00EE1110"/>
    <w:rsid w:val="00EF105E"/>
    <w:rsid w:val="00EF457A"/>
    <w:rsid w:val="00EF6F0C"/>
    <w:rsid w:val="00F0129A"/>
    <w:rsid w:val="00F04D71"/>
    <w:rsid w:val="00F10D81"/>
    <w:rsid w:val="00F10F47"/>
    <w:rsid w:val="00F20A1D"/>
    <w:rsid w:val="00F21E6C"/>
    <w:rsid w:val="00F33CEE"/>
    <w:rsid w:val="00F34854"/>
    <w:rsid w:val="00F35514"/>
    <w:rsid w:val="00F357C9"/>
    <w:rsid w:val="00F41A0C"/>
    <w:rsid w:val="00F41E7B"/>
    <w:rsid w:val="00F42C28"/>
    <w:rsid w:val="00F454F1"/>
    <w:rsid w:val="00F51628"/>
    <w:rsid w:val="00F51EAF"/>
    <w:rsid w:val="00F5219C"/>
    <w:rsid w:val="00F56EEA"/>
    <w:rsid w:val="00F575A5"/>
    <w:rsid w:val="00F80BD6"/>
    <w:rsid w:val="00F92300"/>
    <w:rsid w:val="00F923BC"/>
    <w:rsid w:val="00F93C26"/>
    <w:rsid w:val="00FA07CD"/>
    <w:rsid w:val="00FA108E"/>
    <w:rsid w:val="00FA2A60"/>
    <w:rsid w:val="00FA3449"/>
    <w:rsid w:val="00FA4E56"/>
    <w:rsid w:val="00FB5640"/>
    <w:rsid w:val="00FC4879"/>
    <w:rsid w:val="00FC5592"/>
    <w:rsid w:val="00FC7B3F"/>
    <w:rsid w:val="00FD01A9"/>
    <w:rsid w:val="00FD2928"/>
    <w:rsid w:val="00FD3B6B"/>
    <w:rsid w:val="00FD50D6"/>
    <w:rsid w:val="00FE373C"/>
    <w:rsid w:val="00FE48AD"/>
    <w:rsid w:val="00FE6161"/>
    <w:rsid w:val="00FE6624"/>
    <w:rsid w:val="00FE7A3E"/>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5B4F"/>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3C63B7"/>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link w:val="TabletextChar"/>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 w:type="paragraph" w:styleId="Revision">
    <w:name w:val="Revision"/>
    <w:hidden/>
    <w:uiPriority w:val="99"/>
    <w:semiHidden/>
    <w:rsid w:val="006A79E6"/>
    <w:rPr>
      <w:sz w:val="24"/>
      <w:lang w:val="en-GB" w:eastAsia="en-US"/>
    </w:rPr>
  </w:style>
  <w:style w:type="character" w:customStyle="1" w:styleId="TabletextChar">
    <w:name w:val="Table_text Char"/>
    <w:basedOn w:val="DefaultParagraphFont"/>
    <w:link w:val="Tabletext0"/>
    <w:locked/>
    <w:rsid w:val="00873807"/>
    <w:rPr>
      <w:sz w:val="22"/>
      <w:lang w:val="fr-FR" w:eastAsia="en-US"/>
    </w:rPr>
  </w:style>
  <w:style w:type="character" w:customStyle="1" w:styleId="Heading1Char">
    <w:name w:val="Heading 1 Char"/>
    <w:basedOn w:val="DefaultParagraphFont"/>
    <w:link w:val="Heading1"/>
    <w:rsid w:val="00641B4D"/>
    <w:rPr>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CDAC4-A8E4-4FEB-8B77-EE06B9F4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239</TotalTime>
  <Pages>2</Pages>
  <Words>291</Words>
  <Characters>1973</Characters>
  <Application>Microsoft Office Word</Application>
  <DocSecurity>0</DocSecurity>
  <Lines>45</Lines>
  <Paragraphs>32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9</dc:subject>
  <dc:creator/>
  <cp:keywords/>
  <dc:description/>
  <cp:lastModifiedBy>Gachet, Christelle</cp:lastModifiedBy>
  <cp:revision>101</cp:revision>
  <cp:lastPrinted>2025-12-02T13:09:00Z</cp:lastPrinted>
  <dcterms:created xsi:type="dcterms:W3CDTF">2021-05-11T08:59:00Z</dcterms:created>
  <dcterms:modified xsi:type="dcterms:W3CDTF">2025-12-08T09:10:00Z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